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AA044" w14:textId="77777777" w:rsidR="00535962" w:rsidRPr="00F7167E" w:rsidRDefault="004F5706">
      <w:r>
        <w:rPr>
          <w:noProof/>
          <w:lang w:val="en-US"/>
        </w:rPr>
        <w:pict w14:anchorId="774283DE">
          <v:group id="_x0000_s2086" style="position:absolute;margin-left:305.65pt;margin-top:-43.65pt;width:180.15pt;height:55.2pt;z-index:251705344" coordorigin="12866,523" coordsize="2544,1104">
            <v:rect id="_x0000_s2087" style="position:absolute;left:12866;top:523;width:2544;height:1104" filled="f"/>
            <v:group id="_x0000_s2088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89" type="#_x0000_t202" style="position:absolute;left:9151;top:1077;width:2009;height:543;mso-width-relative:margin;mso-height-relative:margin" fillcolor="white [3212]" strokecolor="white [3212]" strokeweight="2.25pt">
                <v:textbox style="mso-next-textbox:#_x0000_s2089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495221703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47991250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2DDF00F" w14:textId="6EBDAB65" w:rsidR="005A4C59" w:rsidRPr="00535962" w:rsidRDefault="009B599C" w:rsidP="00C23B75">
                                  <w:r w:rsidRPr="009B599C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3A0A54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9B599C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680530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7E0998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9F7F21">
                                    <w:rPr>
                                      <w:rStyle w:val="Style2"/>
                                    </w:rPr>
                                    <w:t>8</w:t>
                                  </w:r>
                                </w:p>
                              </w:sdtContent>
                            </w:sdt>
                          </w:sdtContent>
                        </w:sdt>
                      </w:sdtContent>
                    </w:sdt>
                  </w:txbxContent>
                </v:textbox>
              </v:shape>
              <v:shape id="_x0000_s2090" type="#_x0000_t202" style="position:absolute;left:9151;top:720;width:2009;height:360;mso-width-relative:margin;mso-height-relative:margin" fillcolor="black [3213]" strokecolor="white [3212]" strokeweight="3pt">
                <v:textbox style="mso-next-textbox:#_x0000_s2090">
                  <w:txbxContent>
                    <w:p w14:paraId="4A171279" w14:textId="77777777" w:rsidR="005A4C59" w:rsidRPr="00535962" w:rsidRDefault="005A4C59" w:rsidP="005A4C5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D556F0" w:rsidRPr="00BD2405">
        <w:rPr>
          <w:noProof/>
        </w:rPr>
        <w:drawing>
          <wp:anchor distT="0" distB="0" distL="114300" distR="114300" simplePos="0" relativeHeight="251707392" behindDoc="0" locked="0" layoutInCell="1" allowOverlap="1" wp14:anchorId="4DC9C55F" wp14:editId="50A5B2BD">
            <wp:simplePos x="0" y="0"/>
            <wp:positionH relativeFrom="column">
              <wp:posOffset>-419395</wp:posOffset>
            </wp:positionH>
            <wp:positionV relativeFrom="paragraph">
              <wp:posOffset>-183397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41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FC6E5B5" wp14:editId="0C6743EC">
            <wp:simplePos x="0" y="0"/>
            <wp:positionH relativeFrom="column">
              <wp:posOffset>2392325</wp:posOffset>
            </wp:positionH>
            <wp:positionV relativeFrom="paragraph">
              <wp:posOffset>-393405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 w14:anchorId="70A56F40">
          <v:shape id="_x0000_s2085" type="#_x0000_t202" style="position:absolute;margin-left:-30.7pt;margin-top:-38.2pt;width:74.65pt;height:24.05pt;z-index:251704320;mso-position-horizontal-relative:text;mso-position-vertical-relative:text;mso-width-relative:margin;mso-height-relative:margin" filled="f" stroked="f">
            <v:textbox style="mso-next-textbox:#_x0000_s2085" inset="0,0,0,0">
              <w:txbxContent>
                <w:p w14:paraId="2ED9AE85" w14:textId="77777777" w:rsidR="005A4C59" w:rsidRPr="00C96F5C" w:rsidRDefault="005A4C59" w:rsidP="005A4C5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</w:t>
                  </w:r>
                  <w:r w:rsidR="00C74316"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5</w:t>
                  </w:r>
                </w:p>
              </w:txbxContent>
            </v:textbox>
          </v:shape>
        </w:pict>
      </w:r>
    </w:p>
    <w:p w14:paraId="02B2FBF1" w14:textId="77777777" w:rsidR="00535962" w:rsidRPr="00535962" w:rsidRDefault="004F5706" w:rsidP="00535962">
      <w:r>
        <w:rPr>
          <w:noProof/>
          <w:lang w:val="en-US" w:eastAsia="zh-TW"/>
        </w:rPr>
        <w:pict w14:anchorId="15A9E523">
          <v:shape id="_x0000_s2060" type="#_x0000_t202" style="position:absolute;margin-left:374.75pt;margin-top:2pt;width:114.05pt;height:21.9pt;z-index:251685888;mso-width-relative:margin;mso-height-relative:margin" filled="f" stroked="f">
            <v:textbox style="mso-next-textbox:#_x0000_s2060">
              <w:txbxContent>
                <w:p w14:paraId="2067C01B" w14:textId="77777777" w:rsidR="0026335F" w:rsidRPr="0026335F" w:rsidRDefault="004F5706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2777F89C" w14:textId="77777777" w:rsidR="00535962" w:rsidRDefault="004F5706" w:rsidP="00535962">
      <w:r>
        <w:rPr>
          <w:rStyle w:val="Institucion"/>
          <w:color w:val="FF0000"/>
          <w:sz w:val="28"/>
          <w:lang w:eastAsia="zh-TW"/>
        </w:rPr>
        <w:pict w14:anchorId="31C81EFF">
          <v:shape id="_x0000_s2064" type="#_x0000_t202" style="position:absolute;margin-left:110.4pt;margin-top:2pt;width:223.65pt;height:22pt;z-index:251691008;mso-width-relative:margin;mso-height-relative:margin" stroked="f">
            <v:textbox style="mso-next-textbox:#_x0000_s2064">
              <w:txbxContent>
                <w:p w14:paraId="3B51B06D" w14:textId="77777777" w:rsidR="00D556F0" w:rsidRPr="00D556F0" w:rsidRDefault="004F5706" w:rsidP="00D556F0">
                  <w:sdt>
                    <w:sdtPr>
                      <w:rPr>
                        <w:rStyle w:val="Style6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D556F0" w:rsidRPr="00D556F0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  <w:p w14:paraId="47EA2595" w14:textId="77777777" w:rsidR="002E1412" w:rsidRPr="002E1412" w:rsidRDefault="002E1412" w:rsidP="00A72F42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6559E7B7">
          <v:shape id="_x0000_s2061" type="#_x0000_t202" style="position:absolute;margin-left:397.7pt;margin-top:4.55pt;width:83.6pt;height:19.85pt;z-index:251686912;mso-width-relative:margin;mso-height-relative:margin" filled="f" stroked="f">
            <v:textbox style="mso-next-textbox:#_x0000_s2061">
              <w:txbxContent>
                <w:p w14:paraId="1CFAD6D9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E41D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1E41DC" w:rsidRPr="001E41D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40894B05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E0FE132" w14:textId="77777777" w:rsidR="00A640BD" w:rsidRPr="00C66D08" w:rsidRDefault="004F5706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451B3178">
          <v:shape id="_x0000_s2066" type="#_x0000_t202" style="position:absolute;left:0;text-align:left;margin-left:12.15pt;margin-top:4.3pt;width:433.9pt;height:38.85pt;z-index:251695104;mso-width-relative:margin;mso-height-relative:margin" stroked="f">
            <v:textbox style="mso-next-textbox:#_x0000_s2066">
              <w:txbxContent>
                <w:p w14:paraId="4EA5E543" w14:textId="77777777" w:rsidR="00F7443C" w:rsidRPr="00327125" w:rsidRDefault="00327125" w:rsidP="00327125">
                  <w:pPr>
                    <w:jc w:val="center"/>
                  </w:pP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ESTRUCTURA PARA BRINDAR SOPORTE T</w:t>
                  </w:r>
                  <w:r w:rsidR="005A4C59">
                    <w:rPr>
                      <w:rFonts w:eastAsia="Calibri"/>
                      <w:b/>
                      <w:sz w:val="22"/>
                      <w:szCs w:val="22"/>
                    </w:rPr>
                    <w:t>É</w:t>
                  </w: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CNICO AL EQUIPO OFERTADO</w:t>
                  </w:r>
                </w:p>
              </w:txbxContent>
            </v:textbox>
          </v:shape>
        </w:pict>
      </w:r>
    </w:p>
    <w:p w14:paraId="723F27F5" w14:textId="77777777"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BECD850" w14:textId="77777777"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14:paraId="48336E12" w14:textId="77777777"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14:paraId="78128FDD" w14:textId="77777777"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14:paraId="7B25FDA1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14:paraId="7B7FFC80" w14:textId="77777777" w:rsidR="00327125" w:rsidRPr="00327125" w:rsidRDefault="00327125" w:rsidP="00327125">
      <w:pPr>
        <w:pStyle w:val="Footer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14:paraId="73367BCB" w14:textId="77777777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14:paraId="7806B3CE" w14:textId="77777777"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14:paraId="342CE909" w14:textId="77777777" w:rsidR="00327125" w:rsidRPr="009B599C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  <w:lang w:val="pt-PT"/>
              </w:rPr>
            </w:pPr>
            <w:r w:rsidRPr="009B599C">
              <w:rPr>
                <w:rFonts w:eastAsia="Calibri"/>
                <w:b/>
                <w:sz w:val="20"/>
                <w:szCs w:val="22"/>
                <w:lang w:val="pt-PT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14:paraId="39F4DA35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14:paraId="0163F83A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14:paraId="6555B4C6" w14:textId="77777777" w:rsidTr="00C96F5C">
        <w:trPr>
          <w:cantSplit/>
          <w:trHeight w:val="371"/>
          <w:jc w:val="center"/>
        </w:trPr>
        <w:tc>
          <w:tcPr>
            <w:tcW w:w="2809" w:type="dxa"/>
          </w:tcPr>
          <w:p w14:paraId="0C3819D4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14:paraId="5F439B6D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14:paraId="3FAE9464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277F9A78" w14:textId="77777777" w:rsidR="00327125" w:rsidRPr="00327125" w:rsidRDefault="00327125" w:rsidP="00327125">
            <w:pPr>
              <w:pStyle w:val="Head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7D38E6EE" w14:textId="77777777" w:rsidTr="00C96F5C">
        <w:trPr>
          <w:cantSplit/>
          <w:trHeight w:val="398"/>
          <w:jc w:val="center"/>
        </w:trPr>
        <w:tc>
          <w:tcPr>
            <w:tcW w:w="2809" w:type="dxa"/>
          </w:tcPr>
          <w:p w14:paraId="2404FF33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EBF1740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3EBD648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9884E83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06B9A0EF" w14:textId="77777777" w:rsidTr="00C96F5C">
        <w:trPr>
          <w:cantSplit/>
          <w:trHeight w:val="347"/>
          <w:jc w:val="center"/>
        </w:trPr>
        <w:tc>
          <w:tcPr>
            <w:tcW w:w="2809" w:type="dxa"/>
          </w:tcPr>
          <w:p w14:paraId="0B0035A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2217A8AE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00AEE099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FEB08B3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BD299EB" w14:textId="77777777" w:rsidTr="00C96F5C">
        <w:trPr>
          <w:cantSplit/>
          <w:trHeight w:val="381"/>
          <w:jc w:val="center"/>
        </w:trPr>
        <w:tc>
          <w:tcPr>
            <w:tcW w:w="2809" w:type="dxa"/>
          </w:tcPr>
          <w:p w14:paraId="1A5FB0F7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414B9C9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0A284DDB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73F8B5F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75DA528F" w14:textId="77777777" w:rsidTr="00C96F5C">
        <w:trPr>
          <w:cantSplit/>
          <w:trHeight w:val="481"/>
          <w:jc w:val="center"/>
        </w:trPr>
        <w:tc>
          <w:tcPr>
            <w:tcW w:w="2809" w:type="dxa"/>
          </w:tcPr>
          <w:p w14:paraId="0967C77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D5C7DF1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1058729A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C312EBA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645E66F" w14:textId="77777777" w:rsidTr="00C96F5C">
        <w:trPr>
          <w:cantSplit/>
          <w:trHeight w:val="497"/>
          <w:jc w:val="center"/>
        </w:trPr>
        <w:tc>
          <w:tcPr>
            <w:tcW w:w="2809" w:type="dxa"/>
          </w:tcPr>
          <w:p w14:paraId="539E329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77084B7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1444B276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A7F0740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477B256" w14:textId="77777777" w:rsidTr="00C96F5C">
        <w:trPr>
          <w:cantSplit/>
          <w:trHeight w:val="397"/>
          <w:jc w:val="center"/>
        </w:trPr>
        <w:tc>
          <w:tcPr>
            <w:tcW w:w="2809" w:type="dxa"/>
          </w:tcPr>
          <w:p w14:paraId="22A6156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588FEB8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244B9574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02B13CD7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0FD638BF" w14:textId="77777777" w:rsidTr="00C96F5C">
        <w:trPr>
          <w:cantSplit/>
          <w:trHeight w:val="379"/>
          <w:jc w:val="center"/>
        </w:trPr>
        <w:tc>
          <w:tcPr>
            <w:tcW w:w="2809" w:type="dxa"/>
          </w:tcPr>
          <w:p w14:paraId="5F0169D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5446D485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C53C39D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4843AF1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</w:tbl>
    <w:p w14:paraId="284BC158" w14:textId="77777777"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14:paraId="7D450B28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14:paraId="5CC9F497" w14:textId="77777777" w:rsidR="00327125" w:rsidRPr="00327125" w:rsidRDefault="00327125" w:rsidP="00327125">
      <w:pPr>
        <w:pStyle w:val="Footer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14:paraId="1CE43FAC" w14:textId="77777777" w:rsidTr="00C96F5C">
        <w:trPr>
          <w:jc w:val="center"/>
        </w:trPr>
        <w:tc>
          <w:tcPr>
            <w:tcW w:w="10413" w:type="dxa"/>
          </w:tcPr>
          <w:p w14:paraId="4AB936D2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14:paraId="3E78FAB2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4236416D" w14:textId="77777777" w:rsid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3678C65E" w14:textId="77777777" w:rsidR="005A4C59" w:rsidRPr="00327125" w:rsidRDefault="005A4C59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525EE0D5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10AB8163" w14:textId="77777777" w:rsidTr="00C96F5C">
        <w:trPr>
          <w:jc w:val="center"/>
        </w:trPr>
        <w:tc>
          <w:tcPr>
            <w:tcW w:w="10413" w:type="dxa"/>
          </w:tcPr>
          <w:p w14:paraId="7B6B595C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14:paraId="6050213F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7D184D6B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285EF26A" w14:textId="77777777" w:rsidR="005A4C59" w:rsidRDefault="005A4C59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5D869FC0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3527149F" w14:textId="77777777" w:rsidTr="00C96F5C">
        <w:trPr>
          <w:jc w:val="center"/>
        </w:trPr>
        <w:tc>
          <w:tcPr>
            <w:tcW w:w="10413" w:type="dxa"/>
          </w:tcPr>
          <w:p w14:paraId="1E8F7760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14:paraId="00E37180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3085E3E3" w14:textId="77777777" w:rsidR="005A4C59" w:rsidRDefault="005A4C59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1B8451A3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3E3C94D9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374EFA5E" w14:textId="77777777" w:rsidR="006F5D8D" w:rsidRDefault="006F5D8D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p w14:paraId="6BE7C37C" w14:textId="77777777" w:rsidR="00E70B8C" w:rsidRDefault="00E70B8C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p w14:paraId="354355FF" w14:textId="77777777" w:rsidR="00E70B8C" w:rsidRDefault="00E70B8C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14:paraId="6EF12690" w14:textId="77777777" w:rsidTr="005A4C59">
        <w:trPr>
          <w:jc w:val="center"/>
        </w:trPr>
        <w:tc>
          <w:tcPr>
            <w:tcW w:w="10490" w:type="dxa"/>
          </w:tcPr>
          <w:p w14:paraId="7346EB7B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14:paraId="02C4B158" w14:textId="77777777" w:rsid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14:paraId="4ED4208F" w14:textId="77777777" w:rsidR="005A4C59" w:rsidRPr="006F5D8D" w:rsidRDefault="005A4C59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3AF1F282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14:paraId="239465C5" w14:textId="77777777" w:rsidTr="005A4C59">
        <w:trPr>
          <w:jc w:val="center"/>
        </w:trPr>
        <w:tc>
          <w:tcPr>
            <w:tcW w:w="10490" w:type="dxa"/>
          </w:tcPr>
          <w:p w14:paraId="34614B23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14:paraId="138C5C0D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0AB42C80" w14:textId="77777777" w:rsidR="006F5D8D" w:rsidRDefault="006F5D8D" w:rsidP="007E747A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3D1BF2CE" w14:textId="77777777" w:rsidR="005A4C59" w:rsidRDefault="005A4C59" w:rsidP="007E747A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743EAD89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0F10F9EE" w14:textId="77777777" w:rsidR="005A4C59" w:rsidRDefault="005A4C59" w:rsidP="00886723">
      <w:pPr>
        <w:pStyle w:val="Footer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1950DE41" w14:textId="77777777" w:rsidR="005A4C59" w:rsidRDefault="005A4C59" w:rsidP="00886723">
      <w:pPr>
        <w:pStyle w:val="Footer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4E6B1F55" w14:textId="77777777" w:rsidR="006F5D8D" w:rsidRDefault="006F5D8D" w:rsidP="005A4C59">
      <w:pPr>
        <w:pStyle w:val="Footer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14:paraId="7E9DD0CC" w14:textId="77777777"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076028E9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0F0E1D6F" w14:textId="77777777" w:rsidR="00E70B8C" w:rsidRDefault="00E70B8C" w:rsidP="005A4C59">
      <w:pPr>
        <w:pStyle w:val="BodyText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14:paraId="2B8BD3F0" w14:textId="77777777" w:rsidR="005A4C59" w:rsidRPr="00327125" w:rsidRDefault="005A4C59" w:rsidP="005A4C59">
      <w:pPr>
        <w:pStyle w:val="BodyText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14:paraId="2E4E62E6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1034DAB0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56B65034" w14:textId="77777777"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14:paraId="2B2FB28F" w14:textId="77777777"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FE1DF5B" w14:textId="77777777"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12"/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525B6" w14:textId="77777777" w:rsidR="004F5706" w:rsidRDefault="004F5706" w:rsidP="001007E7">
      <w:pPr>
        <w:spacing w:after="0" w:line="240" w:lineRule="auto"/>
      </w:pPr>
      <w:r>
        <w:separator/>
      </w:r>
    </w:p>
  </w:endnote>
  <w:endnote w:type="continuationSeparator" w:id="0">
    <w:p w14:paraId="7A0BF172" w14:textId="77777777" w:rsidR="004F5706" w:rsidRDefault="004F570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26D7" w14:textId="77777777" w:rsidR="001007E7" w:rsidRDefault="004F5706">
    <w:pPr>
      <w:pStyle w:val="Footer"/>
    </w:pPr>
    <w:r>
      <w:rPr>
        <w:rFonts w:ascii="Arial Narrow" w:hAnsi="Arial Narrow"/>
        <w:noProof/>
        <w:sz w:val="12"/>
        <w:lang w:val="es-DO"/>
      </w:rPr>
      <w:pict w14:anchorId="3689EF1A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6.75pt;margin-top:-10.9pt;width:116.1pt;height:32.55pt;z-index:251663360;mso-width-relative:margin;mso-height-relative:margin" filled="f" stroked="f">
          <v:textbox style="mso-next-textbox:#_x0000_s1027" inset="0,0,0,0">
            <w:txbxContent>
              <w:p w14:paraId="23694D60" w14:textId="77777777"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19CA1918" w14:textId="77777777"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  <w:p w14:paraId="7931708D" w14:textId="77777777" w:rsidR="004D45A8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Copia1 – </w:t>
                </w:r>
                <w:sdt>
                  <w:sdtPr>
                    <w:rPr>
                      <w:rStyle w:val="Style17"/>
                      <w:sz w:val="14"/>
                    </w:rPr>
                    <w:id w:val="2639573"/>
                  </w:sdtPr>
                  <w:sdtEndPr>
                    <w:rPr>
                      <w:rStyle w:val="Style17"/>
                    </w:rPr>
                  </w:sdtEndPr>
                  <w:sdtContent>
                    <w:r w:rsidRPr="008C388B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 w:eastAsia="zh-TW"/>
      </w:rPr>
      <w:pict w14:anchorId="64A69090">
        <v:shape id="_x0000_s1025" type="#_x0000_t202" style="position:absolute;margin-left:-13.6pt;margin-top:-.35pt;width:47.5pt;height:13.85pt;z-index:251660288;mso-width-relative:margin;mso-height-relative:margin" filled="f" stroked="f">
          <v:textbox style="mso-next-textbox:#_x0000_s1025" inset="0,0,0,0">
            <w:txbxContent>
              <w:p w14:paraId="3F0C92CB" w14:textId="77777777"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AD4CDE">
                  <w:rPr>
                    <w:sz w:val="14"/>
                    <w:lang w:val="es-DO"/>
                  </w:rPr>
                  <w:t>UR.0</w:t>
                </w:r>
                <w:r w:rsidR="00AB4940">
                  <w:rPr>
                    <w:sz w:val="14"/>
                    <w:lang w:val="es-DO"/>
                  </w:rPr>
                  <w:t>10-2012</w:t>
                </w:r>
              </w:p>
            </w:txbxContent>
          </v:textbox>
        </v:shape>
      </w:pict>
    </w:r>
  </w:p>
  <w:p w14:paraId="0B0EC86C" w14:textId="77777777" w:rsidR="001007E7" w:rsidRDefault="001007E7">
    <w:pPr>
      <w:pStyle w:val="Footer"/>
      <w:rPr>
        <w:rFonts w:ascii="Arial Narrow" w:hAnsi="Arial Narrow"/>
        <w:sz w:val="12"/>
      </w:rPr>
    </w:pPr>
  </w:p>
  <w:p w14:paraId="512B8132" w14:textId="77777777" w:rsidR="00CA0E82" w:rsidRDefault="005A4C59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504C62B" wp14:editId="03334202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082A3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D484BA9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298B576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9754B" w14:textId="77777777" w:rsidR="004F5706" w:rsidRDefault="004F5706" w:rsidP="001007E7">
      <w:pPr>
        <w:spacing w:after="0" w:line="240" w:lineRule="auto"/>
      </w:pPr>
      <w:r>
        <w:separator/>
      </w:r>
    </w:p>
  </w:footnote>
  <w:footnote w:type="continuationSeparator" w:id="0">
    <w:p w14:paraId="216895FB" w14:textId="77777777" w:rsidR="004F5706" w:rsidRDefault="004F570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0FD9" w14:textId="77777777" w:rsidR="005A4C59" w:rsidRDefault="004F5706">
    <w:pPr>
      <w:pStyle w:val="Header"/>
    </w:pPr>
    <w:r>
      <w:rPr>
        <w:noProof/>
        <w:lang w:val="en-US"/>
      </w:rPr>
      <w:pict w14:anchorId="030A2068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403.45pt;margin-top:13.4pt;width:83.6pt;height:25.35pt;z-index:251666432;mso-width-relative:margin;mso-height-relative:margin" filled="f" stroked="f">
          <v:textbox style="mso-next-textbox:#_x0000_s1030">
            <w:txbxContent>
              <w:p w14:paraId="397E8CA8" w14:textId="77777777" w:rsidR="005A4C59" w:rsidRPr="0026335F" w:rsidRDefault="005A4C59" w:rsidP="005A4C59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556F0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556F0" w:rsidRPr="00D556F0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9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B8C"/>
    <w:rsid w:val="0001443A"/>
    <w:rsid w:val="00034DD9"/>
    <w:rsid w:val="000362E8"/>
    <w:rsid w:val="00044816"/>
    <w:rsid w:val="00045479"/>
    <w:rsid w:val="000606DB"/>
    <w:rsid w:val="000652D4"/>
    <w:rsid w:val="000A1847"/>
    <w:rsid w:val="000E40D9"/>
    <w:rsid w:val="001007E7"/>
    <w:rsid w:val="0010156E"/>
    <w:rsid w:val="001020C0"/>
    <w:rsid w:val="00102885"/>
    <w:rsid w:val="00103E64"/>
    <w:rsid w:val="00104993"/>
    <w:rsid w:val="0014775F"/>
    <w:rsid w:val="00157600"/>
    <w:rsid w:val="00166FDC"/>
    <w:rsid w:val="00167E56"/>
    <w:rsid w:val="00170EC5"/>
    <w:rsid w:val="00173DC1"/>
    <w:rsid w:val="00181E8D"/>
    <w:rsid w:val="00191063"/>
    <w:rsid w:val="001917CE"/>
    <w:rsid w:val="00194FF2"/>
    <w:rsid w:val="00196FBD"/>
    <w:rsid w:val="001A3F92"/>
    <w:rsid w:val="001B57D1"/>
    <w:rsid w:val="001D0B84"/>
    <w:rsid w:val="001E41DC"/>
    <w:rsid w:val="001E69FB"/>
    <w:rsid w:val="001F32AF"/>
    <w:rsid w:val="001F73A7"/>
    <w:rsid w:val="002009A7"/>
    <w:rsid w:val="00201761"/>
    <w:rsid w:val="0023715F"/>
    <w:rsid w:val="00240A1E"/>
    <w:rsid w:val="00253DBA"/>
    <w:rsid w:val="002612F4"/>
    <w:rsid w:val="0026335F"/>
    <w:rsid w:val="0026692E"/>
    <w:rsid w:val="0027336E"/>
    <w:rsid w:val="00291185"/>
    <w:rsid w:val="002A0EF4"/>
    <w:rsid w:val="002D09BC"/>
    <w:rsid w:val="002E1412"/>
    <w:rsid w:val="002F572A"/>
    <w:rsid w:val="00303064"/>
    <w:rsid w:val="00304A8A"/>
    <w:rsid w:val="00314023"/>
    <w:rsid w:val="00321017"/>
    <w:rsid w:val="00327125"/>
    <w:rsid w:val="00333063"/>
    <w:rsid w:val="003748E8"/>
    <w:rsid w:val="0039239D"/>
    <w:rsid w:val="003A0A54"/>
    <w:rsid w:val="003A4C86"/>
    <w:rsid w:val="003A62CB"/>
    <w:rsid w:val="003B7B18"/>
    <w:rsid w:val="003D243B"/>
    <w:rsid w:val="003D6AF0"/>
    <w:rsid w:val="003E7076"/>
    <w:rsid w:val="0042044F"/>
    <w:rsid w:val="0042490F"/>
    <w:rsid w:val="0042501C"/>
    <w:rsid w:val="004379A6"/>
    <w:rsid w:val="00456C17"/>
    <w:rsid w:val="00464AF5"/>
    <w:rsid w:val="00466B9C"/>
    <w:rsid w:val="004807C5"/>
    <w:rsid w:val="00490547"/>
    <w:rsid w:val="004A0DE2"/>
    <w:rsid w:val="004A163C"/>
    <w:rsid w:val="004A3729"/>
    <w:rsid w:val="004A73AD"/>
    <w:rsid w:val="004D0BF7"/>
    <w:rsid w:val="004D45A8"/>
    <w:rsid w:val="004E4901"/>
    <w:rsid w:val="004E4D8C"/>
    <w:rsid w:val="004F2835"/>
    <w:rsid w:val="004F5706"/>
    <w:rsid w:val="00522430"/>
    <w:rsid w:val="005234CF"/>
    <w:rsid w:val="00532F3A"/>
    <w:rsid w:val="00535962"/>
    <w:rsid w:val="00536895"/>
    <w:rsid w:val="005416EF"/>
    <w:rsid w:val="005664B1"/>
    <w:rsid w:val="00570724"/>
    <w:rsid w:val="00575099"/>
    <w:rsid w:val="005A3A3A"/>
    <w:rsid w:val="005A42AB"/>
    <w:rsid w:val="005A4C59"/>
    <w:rsid w:val="005E4DF2"/>
    <w:rsid w:val="005F7136"/>
    <w:rsid w:val="00607D9C"/>
    <w:rsid w:val="00611A07"/>
    <w:rsid w:val="0062592A"/>
    <w:rsid w:val="00637CD5"/>
    <w:rsid w:val="00642199"/>
    <w:rsid w:val="006506D0"/>
    <w:rsid w:val="00651E48"/>
    <w:rsid w:val="00656C43"/>
    <w:rsid w:val="006709BC"/>
    <w:rsid w:val="006745F1"/>
    <w:rsid w:val="00674F75"/>
    <w:rsid w:val="00680530"/>
    <w:rsid w:val="006905FA"/>
    <w:rsid w:val="006A02E9"/>
    <w:rsid w:val="006B4E79"/>
    <w:rsid w:val="006C6915"/>
    <w:rsid w:val="006E53E8"/>
    <w:rsid w:val="006F1C43"/>
    <w:rsid w:val="006F567F"/>
    <w:rsid w:val="006F5D8D"/>
    <w:rsid w:val="00703658"/>
    <w:rsid w:val="00725091"/>
    <w:rsid w:val="00773B97"/>
    <w:rsid w:val="00780880"/>
    <w:rsid w:val="007A214B"/>
    <w:rsid w:val="007B6F6F"/>
    <w:rsid w:val="007C19C5"/>
    <w:rsid w:val="007D2DF0"/>
    <w:rsid w:val="007E0998"/>
    <w:rsid w:val="00802ED5"/>
    <w:rsid w:val="00803487"/>
    <w:rsid w:val="00813206"/>
    <w:rsid w:val="0082707E"/>
    <w:rsid w:val="008576E8"/>
    <w:rsid w:val="00873808"/>
    <w:rsid w:val="00875CA4"/>
    <w:rsid w:val="00886723"/>
    <w:rsid w:val="008A0FBD"/>
    <w:rsid w:val="008B3AE5"/>
    <w:rsid w:val="008C2802"/>
    <w:rsid w:val="008C388B"/>
    <w:rsid w:val="008C4521"/>
    <w:rsid w:val="008C4F9A"/>
    <w:rsid w:val="008E4CE0"/>
    <w:rsid w:val="00911423"/>
    <w:rsid w:val="00930D06"/>
    <w:rsid w:val="0095732B"/>
    <w:rsid w:val="00971006"/>
    <w:rsid w:val="009A68D6"/>
    <w:rsid w:val="009B599C"/>
    <w:rsid w:val="009C7176"/>
    <w:rsid w:val="009C780F"/>
    <w:rsid w:val="009D01EA"/>
    <w:rsid w:val="009E73DE"/>
    <w:rsid w:val="009F7F21"/>
    <w:rsid w:val="00A11511"/>
    <w:rsid w:val="00A16099"/>
    <w:rsid w:val="00A640BD"/>
    <w:rsid w:val="00A72F42"/>
    <w:rsid w:val="00AA3E67"/>
    <w:rsid w:val="00AB4940"/>
    <w:rsid w:val="00AC6BCA"/>
    <w:rsid w:val="00AD4CDE"/>
    <w:rsid w:val="00AD7919"/>
    <w:rsid w:val="00AF0C17"/>
    <w:rsid w:val="00AF7FF6"/>
    <w:rsid w:val="00B17676"/>
    <w:rsid w:val="00B62EEF"/>
    <w:rsid w:val="00B9220E"/>
    <w:rsid w:val="00B97B51"/>
    <w:rsid w:val="00BA0007"/>
    <w:rsid w:val="00BA70B2"/>
    <w:rsid w:val="00BC1D0C"/>
    <w:rsid w:val="00BC1F76"/>
    <w:rsid w:val="00BC61BD"/>
    <w:rsid w:val="00BD4773"/>
    <w:rsid w:val="00BE5350"/>
    <w:rsid w:val="00C078CB"/>
    <w:rsid w:val="00C22DBE"/>
    <w:rsid w:val="00C23B75"/>
    <w:rsid w:val="00C34B13"/>
    <w:rsid w:val="00C42F54"/>
    <w:rsid w:val="00C5078F"/>
    <w:rsid w:val="00C643A8"/>
    <w:rsid w:val="00C66D08"/>
    <w:rsid w:val="00C74316"/>
    <w:rsid w:val="00C96F5C"/>
    <w:rsid w:val="00CA0E82"/>
    <w:rsid w:val="00CA4661"/>
    <w:rsid w:val="00CD7921"/>
    <w:rsid w:val="00CE67A3"/>
    <w:rsid w:val="00CE7DFB"/>
    <w:rsid w:val="00D24FA7"/>
    <w:rsid w:val="00D302DE"/>
    <w:rsid w:val="00D31450"/>
    <w:rsid w:val="00D327F1"/>
    <w:rsid w:val="00D41594"/>
    <w:rsid w:val="00D556F0"/>
    <w:rsid w:val="00D64696"/>
    <w:rsid w:val="00D72A15"/>
    <w:rsid w:val="00D90D49"/>
    <w:rsid w:val="00DC2CBB"/>
    <w:rsid w:val="00DC5D96"/>
    <w:rsid w:val="00DD4F3E"/>
    <w:rsid w:val="00DF33A9"/>
    <w:rsid w:val="00E13E55"/>
    <w:rsid w:val="00E178C5"/>
    <w:rsid w:val="00E237D9"/>
    <w:rsid w:val="00E70B8C"/>
    <w:rsid w:val="00E7212F"/>
    <w:rsid w:val="00EA7406"/>
    <w:rsid w:val="00EB4BB0"/>
    <w:rsid w:val="00ED1F04"/>
    <w:rsid w:val="00EE1E7B"/>
    <w:rsid w:val="00EE20F8"/>
    <w:rsid w:val="00EF1804"/>
    <w:rsid w:val="00EF5E50"/>
    <w:rsid w:val="00F225BF"/>
    <w:rsid w:val="00F50F08"/>
    <w:rsid w:val="00F5103D"/>
    <w:rsid w:val="00F53753"/>
    <w:rsid w:val="00F7167E"/>
    <w:rsid w:val="00F7443C"/>
    <w:rsid w:val="00F76475"/>
    <w:rsid w:val="00F8044A"/>
    <w:rsid w:val="00F9504D"/>
    <w:rsid w:val="00FA7DCE"/>
    <w:rsid w:val="00FC2870"/>
    <w:rsid w:val="00FC4068"/>
    <w:rsid w:val="00FF0B3C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2"/>
    </o:shapelayout>
  </w:shapeDefaults>
  <w:decimalSymbol w:val="."/>
  <w:listSeparator w:val=";"/>
  <w14:docId w14:val="11232D5E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BodyText">
    <w:name w:val="Body Text"/>
    <w:basedOn w:val="Normal"/>
    <w:link w:val="BodyTextCh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DefaultParagraphFont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10F74C-1615-4C01-A141-AA85A5F7C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8442DB-57DA-4D58-896A-05E22EA95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2933F5-E16D-4F6A-9AE8-5705A73E7C17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E694E032-5C69-4736-BD86-990D845FB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42</TotalTime>
  <Pages>2</Pages>
  <Words>133</Words>
  <Characters>770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83</cp:revision>
  <cp:lastPrinted>2011-03-04T18:36:00Z</cp:lastPrinted>
  <dcterms:created xsi:type="dcterms:W3CDTF">2011-03-04T18:38:00Z</dcterms:created>
  <dcterms:modified xsi:type="dcterms:W3CDTF">2026-03-25T19:48:00Z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